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7B3616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7B3616">
              <w:t>января</w:t>
            </w:r>
            <w:r>
              <w:t xml:space="preserve"> 20</w:t>
            </w:r>
            <w:r w:rsidR="00E62846">
              <w:t>2</w:t>
            </w:r>
            <w:r w:rsidR="007B3616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7B3616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7B3616">
              <w:rPr>
                <w:sz w:val="20"/>
                <w:szCs w:val="20"/>
              </w:rPr>
              <w:t>01</w:t>
            </w:r>
            <w:r w:rsidRPr="00E62846">
              <w:rPr>
                <w:sz w:val="20"/>
                <w:szCs w:val="20"/>
              </w:rPr>
              <w:t>.202</w:t>
            </w:r>
            <w:r w:rsidR="007B3616">
              <w:rPr>
                <w:sz w:val="20"/>
                <w:szCs w:val="20"/>
              </w:rPr>
              <w:t>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7B3616" w:rsidP="0022714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271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2271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227142">
            <w:pPr>
              <w:pStyle w:val="ConsPlusNormal"/>
            </w:pPr>
            <w:r>
              <w:t xml:space="preserve">Наименование </w:t>
            </w:r>
            <w:r w:rsidR="00227142">
              <w:t>финансового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227142" w:rsidP="00E62846">
            <w:pPr>
              <w:jc w:val="center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3279AF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Муниципальная программа «</w:t>
            </w:r>
            <w:r w:rsidR="003279AF">
              <w:rPr>
                <w:sz w:val="20"/>
                <w:szCs w:val="20"/>
              </w:rPr>
              <w:t>Противодействие экстремизму и идеологии терроризма на территории города Рубцовска</w:t>
            </w:r>
            <w:r w:rsidR="00180A69" w:rsidRPr="00180A69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279AF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</w:t>
            </w:r>
            <w:r w:rsidR="00447B56">
              <w:rPr>
                <w:sz w:val="20"/>
                <w:szCs w:val="20"/>
              </w:rPr>
              <w:t>0804</w:t>
            </w:r>
            <w:r w:rsidRPr="005730F5">
              <w:rPr>
                <w:sz w:val="20"/>
                <w:szCs w:val="20"/>
              </w:rPr>
              <w:t>2</w:t>
            </w:r>
            <w:r w:rsidR="003279AF">
              <w:rPr>
                <w:sz w:val="20"/>
                <w:szCs w:val="20"/>
              </w:rPr>
              <w:t>6</w:t>
            </w:r>
            <w:r w:rsidR="00447B56">
              <w:rPr>
                <w:sz w:val="20"/>
                <w:szCs w:val="20"/>
              </w:rPr>
              <w:t>000</w:t>
            </w:r>
            <w:r w:rsidRPr="005730F5">
              <w:rPr>
                <w:sz w:val="20"/>
                <w:szCs w:val="20"/>
              </w:rPr>
              <w:t>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Default="00E62846" w:rsidP="00447B56">
            <w:pPr>
              <w:pStyle w:val="ConsPlusNormal"/>
            </w:pPr>
            <w:r w:rsidRPr="005730F5">
              <w:rPr>
                <w:sz w:val="20"/>
                <w:szCs w:val="20"/>
              </w:rPr>
              <w:t>Проведение мероприятий</w:t>
            </w:r>
            <w:r w:rsidR="00447B56">
              <w:rPr>
                <w:sz w:val="20"/>
                <w:szCs w:val="20"/>
              </w:rPr>
              <w:t xml:space="preserve"> в рамках муниципальной программы </w:t>
            </w:r>
            <w:r w:rsidR="003279AF">
              <w:rPr>
                <w:sz w:val="20"/>
                <w:szCs w:val="20"/>
              </w:rPr>
              <w:t>Противодействие экстремизму и идеологии терроризма на территории города 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279AF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</w:t>
            </w:r>
            <w:r w:rsidR="003279AF">
              <w:rPr>
                <w:sz w:val="20"/>
                <w:szCs w:val="20"/>
              </w:rPr>
              <w:t>6</w:t>
            </w:r>
            <w:r w:rsidR="00447B56">
              <w:rPr>
                <w:sz w:val="20"/>
                <w:szCs w:val="20"/>
              </w:rPr>
              <w:t>0</w:t>
            </w:r>
            <w:r w:rsidRPr="005730F5">
              <w:rPr>
                <w:sz w:val="20"/>
                <w:szCs w:val="20"/>
              </w:rPr>
              <w:t>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7B361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7B361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</w:t>
            </w:r>
            <w:r w:rsidRPr="00631B09">
              <w:rPr>
                <w:sz w:val="24"/>
                <w:szCs w:val="24"/>
              </w:rPr>
              <w:lastRenderedPageBreak/>
              <w:t>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7B361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7B361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6"/>
        <w:gridCol w:w="1004"/>
        <w:gridCol w:w="919"/>
        <w:gridCol w:w="919"/>
        <w:gridCol w:w="837"/>
        <w:gridCol w:w="444"/>
        <w:gridCol w:w="718"/>
        <w:gridCol w:w="774"/>
        <w:gridCol w:w="718"/>
        <w:gridCol w:w="774"/>
        <w:gridCol w:w="774"/>
        <w:gridCol w:w="806"/>
        <w:gridCol w:w="653"/>
        <w:gridCol w:w="1350"/>
        <w:gridCol w:w="952"/>
        <w:gridCol w:w="1096"/>
        <w:gridCol w:w="800"/>
        <w:gridCol w:w="800"/>
      </w:tblGrid>
      <w:tr w:rsidR="004C22C2" w:rsidRPr="007F09D2" w:rsidTr="007B3616">
        <w:tc>
          <w:tcPr>
            <w:tcW w:w="92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10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8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564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0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0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7B3616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3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9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9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7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0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5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09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0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0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7B3616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1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7B3616">
        <w:tc>
          <w:tcPr>
            <w:tcW w:w="92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10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7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1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7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7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0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5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09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0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0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7B3616" w:rsidRPr="007F09D2" w:rsidTr="007B3616">
        <w:tc>
          <w:tcPr>
            <w:tcW w:w="1930" w:type="dxa"/>
            <w:gridSpan w:val="2"/>
            <w:vAlign w:val="center"/>
          </w:tcPr>
          <w:p w:rsidR="007B3616" w:rsidRPr="007F09D2" w:rsidRDefault="007B3616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19" w:type="dxa"/>
            <w:vAlign w:val="center"/>
          </w:tcPr>
          <w:p w:rsidR="007B3616" w:rsidRPr="007F09D2" w:rsidRDefault="007B3616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  <w:vAlign w:val="center"/>
          </w:tcPr>
          <w:p w:rsidR="007B3616" w:rsidRPr="007F09D2" w:rsidRDefault="007B361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center"/>
          </w:tcPr>
          <w:p w:rsidR="007B3616" w:rsidRPr="007F09D2" w:rsidRDefault="007B361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7B3616" w:rsidRPr="007F09D2" w:rsidRDefault="007B361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18" w:type="dxa"/>
            <w:vAlign w:val="center"/>
          </w:tcPr>
          <w:p w:rsidR="007B3616" w:rsidRPr="007F09D2" w:rsidRDefault="007B3616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4" w:type="dxa"/>
            <w:vAlign w:val="center"/>
          </w:tcPr>
          <w:p w:rsidR="007B3616" w:rsidRPr="007F09D2" w:rsidRDefault="007B3616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vAlign w:val="center"/>
          </w:tcPr>
          <w:p w:rsidR="007B3616" w:rsidRPr="007F09D2" w:rsidRDefault="007B3616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4" w:type="dxa"/>
            <w:vAlign w:val="center"/>
          </w:tcPr>
          <w:p w:rsidR="007B3616" w:rsidRPr="007F09D2" w:rsidRDefault="007B3616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4" w:type="dxa"/>
            <w:vAlign w:val="center"/>
          </w:tcPr>
          <w:p w:rsidR="007B3616" w:rsidRPr="007F09D2" w:rsidRDefault="007B3616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6" w:type="dxa"/>
            <w:vAlign w:val="center"/>
          </w:tcPr>
          <w:p w:rsidR="007B3616" w:rsidRPr="007F09D2" w:rsidRDefault="007B361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3" w:type="dxa"/>
            <w:vAlign w:val="center"/>
          </w:tcPr>
          <w:p w:rsidR="007B3616" w:rsidRPr="007F09D2" w:rsidRDefault="007B3616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50" w:type="dxa"/>
            <w:vAlign w:val="center"/>
          </w:tcPr>
          <w:p w:rsidR="007B3616" w:rsidRPr="007F09D2" w:rsidRDefault="007B3616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52" w:type="dxa"/>
            <w:vAlign w:val="center"/>
          </w:tcPr>
          <w:p w:rsidR="007B3616" w:rsidRPr="007F09D2" w:rsidRDefault="007B3616" w:rsidP="003279A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096" w:type="dxa"/>
            <w:vAlign w:val="center"/>
          </w:tcPr>
          <w:p w:rsidR="007B3616" w:rsidRPr="007F09D2" w:rsidRDefault="007B3616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7B3616" w:rsidRPr="007F09D2" w:rsidRDefault="007B3616" w:rsidP="00E81FF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800" w:type="dxa"/>
            <w:vAlign w:val="center"/>
          </w:tcPr>
          <w:p w:rsidR="007B3616" w:rsidRPr="007F09D2" w:rsidRDefault="007B3616" w:rsidP="00E81FF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9706B2" w:rsidRPr="007F09D2" w:rsidTr="007B3616">
        <w:tc>
          <w:tcPr>
            <w:tcW w:w="926" w:type="dxa"/>
            <w:vMerge w:val="restart"/>
            <w:vAlign w:val="center"/>
          </w:tcPr>
          <w:p w:rsidR="009706B2" w:rsidRPr="007F09D2" w:rsidRDefault="009706B2" w:rsidP="00FF151A">
            <w:pPr>
              <w:pStyle w:val="ConsPlusNorma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МБУ</w:t>
            </w:r>
            <w:proofErr w:type="spellEnd"/>
            <w:r>
              <w:rPr>
                <w:sz w:val="20"/>
                <w:szCs w:val="20"/>
              </w:rPr>
              <w:t xml:space="preserve"> «ДК </w:t>
            </w:r>
            <w:proofErr w:type="spellStart"/>
            <w:r>
              <w:rPr>
                <w:sz w:val="20"/>
                <w:szCs w:val="20"/>
              </w:rPr>
              <w:t>Алтайсельмаш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004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программы </w:t>
            </w:r>
            <w:r w:rsidR="003279AF">
              <w:rPr>
                <w:sz w:val="20"/>
                <w:szCs w:val="20"/>
              </w:rPr>
              <w:lastRenderedPageBreak/>
              <w:t>Противодействие экстремизму и идеологии терроризма на территории города Рубцовска</w:t>
            </w:r>
          </w:p>
        </w:tc>
        <w:tc>
          <w:tcPr>
            <w:tcW w:w="919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19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37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18" w:type="dxa"/>
            <w:vAlign w:val="center"/>
          </w:tcPr>
          <w:p w:rsidR="009706B2" w:rsidRPr="007F09D2" w:rsidRDefault="003279AF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4" w:type="dxa"/>
            <w:vAlign w:val="center"/>
          </w:tcPr>
          <w:p w:rsidR="009706B2" w:rsidRPr="007F09D2" w:rsidRDefault="003279AF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vAlign w:val="center"/>
          </w:tcPr>
          <w:p w:rsidR="009706B2" w:rsidRPr="007F09D2" w:rsidRDefault="007B3616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4" w:type="dxa"/>
            <w:vAlign w:val="center"/>
          </w:tcPr>
          <w:p w:rsidR="009706B2" w:rsidRPr="007F09D2" w:rsidRDefault="007B3616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4" w:type="dxa"/>
            <w:vAlign w:val="center"/>
          </w:tcPr>
          <w:p w:rsidR="009706B2" w:rsidRPr="007F09D2" w:rsidRDefault="007B3616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50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52" w:type="dxa"/>
            <w:vAlign w:val="center"/>
          </w:tcPr>
          <w:p w:rsidR="009706B2" w:rsidRPr="007F09D2" w:rsidRDefault="003279AF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06B2">
              <w:rPr>
                <w:sz w:val="20"/>
                <w:szCs w:val="20"/>
              </w:rPr>
              <w:t>0000,00</w:t>
            </w:r>
          </w:p>
        </w:tc>
        <w:tc>
          <w:tcPr>
            <w:tcW w:w="109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7B3616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</w:t>
            </w:r>
            <w:r w:rsidR="009706B2">
              <w:rPr>
                <w:sz w:val="20"/>
                <w:szCs w:val="20"/>
              </w:rPr>
              <w:t>0</w:t>
            </w:r>
          </w:p>
        </w:tc>
        <w:tc>
          <w:tcPr>
            <w:tcW w:w="800" w:type="dxa"/>
            <w:vAlign w:val="center"/>
          </w:tcPr>
          <w:p w:rsidR="009706B2" w:rsidRPr="007F09D2" w:rsidRDefault="007B3616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</w:t>
            </w:r>
            <w:r w:rsidR="009706B2">
              <w:rPr>
                <w:sz w:val="20"/>
                <w:szCs w:val="20"/>
              </w:rPr>
              <w:t>0</w:t>
            </w:r>
          </w:p>
        </w:tc>
      </w:tr>
      <w:tr w:rsidR="009706B2" w:rsidRPr="007F09D2" w:rsidTr="007B3616">
        <w:trPr>
          <w:trHeight w:val="5221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 xml:space="preserve">я в рамках программы </w:t>
            </w:r>
            <w:r w:rsidR="003279AF">
              <w:rPr>
                <w:sz w:val="20"/>
                <w:szCs w:val="20"/>
              </w:rPr>
              <w:t>Противодействие экстремизму и идеологии терроризма на территории города Рубцовска</w:t>
            </w:r>
          </w:p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19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37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1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4" w:type="dxa"/>
            <w:vAlign w:val="center"/>
          </w:tcPr>
          <w:p w:rsidR="009706B2" w:rsidRPr="007F09D2" w:rsidRDefault="003279AF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4" w:type="dxa"/>
            <w:vAlign w:val="center"/>
          </w:tcPr>
          <w:p w:rsidR="009706B2" w:rsidRPr="007F09D2" w:rsidRDefault="007B3616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4" w:type="dxa"/>
            <w:vAlign w:val="center"/>
          </w:tcPr>
          <w:p w:rsidR="009706B2" w:rsidRPr="007F09D2" w:rsidRDefault="007B3616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vAlign w:val="center"/>
          </w:tcPr>
          <w:p w:rsidR="009706B2" w:rsidRPr="007F09D2" w:rsidRDefault="003279AF" w:rsidP="00FF151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50" w:type="dxa"/>
            <w:vAlign w:val="center"/>
          </w:tcPr>
          <w:p w:rsidR="009706B2" w:rsidRPr="007F09D2" w:rsidRDefault="003279AF" w:rsidP="003279A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</w:t>
            </w:r>
            <w:r w:rsidR="009706B2">
              <w:rPr>
                <w:sz w:val="20"/>
                <w:szCs w:val="20"/>
              </w:rPr>
              <w:t>2025</w:t>
            </w:r>
          </w:p>
        </w:tc>
        <w:tc>
          <w:tcPr>
            <w:tcW w:w="952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9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9706B2" w:rsidRPr="007F09D2" w:rsidTr="007B3616">
        <w:trPr>
          <w:trHeight w:val="550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706B2" w:rsidRPr="007F09D2" w:rsidTr="007B3616">
        <w:trPr>
          <w:trHeight w:val="601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37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F93" w:rsidRDefault="005C6F93">
      <w:r>
        <w:separator/>
      </w:r>
    </w:p>
  </w:endnote>
  <w:endnote w:type="continuationSeparator" w:id="0">
    <w:p w:rsidR="005C6F93" w:rsidRDefault="005C6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81106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F93" w:rsidRDefault="005C6F93">
      <w:r>
        <w:separator/>
      </w:r>
    </w:p>
  </w:footnote>
  <w:footnote w:type="continuationSeparator" w:id="0">
    <w:p w:rsidR="005C6F93" w:rsidRDefault="005C6F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81106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481106">
    <w:pPr>
      <w:pStyle w:val="a5"/>
      <w:jc w:val="right"/>
    </w:pPr>
    <w:fldSimple w:instr=" PAGE   \* MERGEFORMAT ">
      <w:r w:rsidR="00227142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04C3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C52BB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567F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27142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279AF"/>
    <w:rsid w:val="0033124F"/>
    <w:rsid w:val="00334406"/>
    <w:rsid w:val="003358CA"/>
    <w:rsid w:val="003370F9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2C03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47B56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66CA6"/>
    <w:rsid w:val="004701BE"/>
    <w:rsid w:val="00471FE3"/>
    <w:rsid w:val="0047269E"/>
    <w:rsid w:val="0047485A"/>
    <w:rsid w:val="00474D78"/>
    <w:rsid w:val="00480943"/>
    <w:rsid w:val="00481106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6F93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1D6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616"/>
    <w:rsid w:val="007B395B"/>
    <w:rsid w:val="007B7240"/>
    <w:rsid w:val="007C0F64"/>
    <w:rsid w:val="007C1314"/>
    <w:rsid w:val="007C149A"/>
    <w:rsid w:val="007C325D"/>
    <w:rsid w:val="007C3939"/>
    <w:rsid w:val="007C4598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2D73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6B2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A2F38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1B7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51A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D49FF-4F2F-47AB-BFDD-BAD951CF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58</TotalTime>
  <Pages>6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5327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13</cp:revision>
  <cp:lastPrinted>2025-02-07T06:18:00Z</cp:lastPrinted>
  <dcterms:created xsi:type="dcterms:W3CDTF">2025-04-18T04:37:00Z</dcterms:created>
  <dcterms:modified xsi:type="dcterms:W3CDTF">2026-02-11T09:14:00Z</dcterms:modified>
</cp:coreProperties>
</file>